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C87BD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KYME</w:t>
      </w:r>
      <w:r>
        <w:rPr>
          <w:rFonts w:cs="Times New Roman"/>
          <w:szCs w:val="24"/>
          <w:lang w:val="en-GB"/>
        </w:rPr>
        <w:t xml:space="preserve">       (fl.1458)</w:t>
      </w:r>
    </w:p>
    <w:p w14:paraId="3D704908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</w:p>
    <w:p w14:paraId="17AE9CEA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</w:p>
    <w:p w14:paraId="20C66ACB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1 Feb.1458</w:t>
      </w:r>
      <w:r>
        <w:rPr>
          <w:rFonts w:cs="Times New Roman"/>
          <w:szCs w:val="24"/>
          <w:lang w:val="en-GB"/>
        </w:rPr>
        <w:tab/>
        <w:t>He was on a commission of the peace for Lindsey.</w:t>
      </w:r>
    </w:p>
    <w:p w14:paraId="76FBA08B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(C.P.R.1452-61 p.671)</w:t>
      </w:r>
    </w:p>
    <w:p w14:paraId="2E4AFA8B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Nov.</w:t>
      </w:r>
      <w:r>
        <w:rPr>
          <w:rFonts w:cs="Times New Roman"/>
          <w:szCs w:val="24"/>
          <w:lang w:val="en-GB"/>
        </w:rPr>
        <w:tab/>
        <w:t>He was on a commission of the peace for Lindsey.   (ibid.)</w:t>
      </w:r>
    </w:p>
    <w:p w14:paraId="0BB88565" w14:textId="77777777" w:rsidR="005254F4" w:rsidRDefault="005254F4" w:rsidP="005254F4">
      <w:pPr>
        <w:pStyle w:val="NoSpacing"/>
      </w:pPr>
      <w:r>
        <w:t>21 Dec.1459</w:t>
      </w:r>
      <w:r>
        <w:tab/>
        <w:t>He was on a commission of array for Lincolnshire.</w:t>
      </w:r>
    </w:p>
    <w:p w14:paraId="40E222AC" w14:textId="77777777" w:rsidR="005254F4" w:rsidRDefault="005254F4" w:rsidP="005254F4">
      <w:pPr>
        <w:pStyle w:val="NoSpacing"/>
      </w:pPr>
      <w:r>
        <w:tab/>
      </w:r>
      <w:r>
        <w:tab/>
        <w:t>(C.P.R. 1452-61 p.560)</w:t>
      </w:r>
    </w:p>
    <w:p w14:paraId="7A0422D0" w14:textId="77777777" w:rsidR="005254F4" w:rsidRDefault="005254F4" w:rsidP="005262D8">
      <w:pPr>
        <w:pStyle w:val="NoSpacing"/>
        <w:rPr>
          <w:rFonts w:cs="Times New Roman"/>
          <w:szCs w:val="24"/>
          <w:lang w:val="en-GB"/>
        </w:rPr>
      </w:pPr>
    </w:p>
    <w:p w14:paraId="0D7A7EB1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</w:p>
    <w:p w14:paraId="2F5AF7C3" w14:textId="77777777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</w:p>
    <w:p w14:paraId="4FDFB4CD" w14:textId="4C2CA264" w:rsidR="005262D8" w:rsidRDefault="005262D8" w:rsidP="005262D8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 w:rsidR="005254F4">
        <w:rPr>
          <w:rFonts w:cs="Times New Roman"/>
          <w:noProof/>
          <w:szCs w:val="24"/>
          <w:lang w:val="en-GB"/>
        </w:rPr>
        <w:t>18 November 2025</w:t>
      </w:r>
      <w:r>
        <w:rPr>
          <w:rFonts w:cs="Times New Roman"/>
          <w:szCs w:val="24"/>
          <w:lang w:val="en-GB"/>
        </w:rPr>
        <w:fldChar w:fldCharType="end"/>
      </w:r>
    </w:p>
    <w:p w14:paraId="2A15AE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43732" w14:textId="77777777" w:rsidR="00977FA5" w:rsidRDefault="00977FA5" w:rsidP="009139A6">
      <w:r>
        <w:separator/>
      </w:r>
    </w:p>
  </w:endnote>
  <w:endnote w:type="continuationSeparator" w:id="0">
    <w:p w14:paraId="2F5C0924" w14:textId="77777777" w:rsidR="00977FA5" w:rsidRDefault="00977F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66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B7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DB3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AE99" w14:textId="77777777" w:rsidR="00977FA5" w:rsidRDefault="00977FA5" w:rsidP="009139A6">
      <w:r>
        <w:separator/>
      </w:r>
    </w:p>
  </w:footnote>
  <w:footnote w:type="continuationSeparator" w:id="0">
    <w:p w14:paraId="024F78E9" w14:textId="77777777" w:rsidR="00977FA5" w:rsidRDefault="00977F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D0E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AA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105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2D8"/>
    <w:rsid w:val="000666E0"/>
    <w:rsid w:val="00163462"/>
    <w:rsid w:val="002510B7"/>
    <w:rsid w:val="00270799"/>
    <w:rsid w:val="005254F4"/>
    <w:rsid w:val="005262D8"/>
    <w:rsid w:val="005C130B"/>
    <w:rsid w:val="00826F5C"/>
    <w:rsid w:val="009139A6"/>
    <w:rsid w:val="009411C2"/>
    <w:rsid w:val="009448BB"/>
    <w:rsid w:val="00947624"/>
    <w:rsid w:val="00977FA5"/>
    <w:rsid w:val="009F6DE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E806B"/>
  <w15:chartTrackingRefBased/>
  <w15:docId w15:val="{47056FA5-700E-4D7C-812E-F8512E04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51</Words>
  <Characters>267</Characters>
  <Application>Microsoft Office Word</Application>
  <DocSecurity>0</DocSecurity>
  <Lines>20</Lines>
  <Paragraphs>11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2025-03-09T21:34:00Z</dcterms:created>
  <dcterms:modified xsi:type="dcterms:W3CDTF">2025-11-18T18:52:00Z</dcterms:modified>
</cp:coreProperties>
</file>